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12C0A" w14:textId="77777777" w:rsidR="00F71287" w:rsidRDefault="007D1EF3" w:rsidP="007D524C">
      <w:pPr>
        <w:rPr>
          <w:sz w:val="20"/>
          <w:szCs w:val="20"/>
        </w:rPr>
      </w:pPr>
      <w:r>
        <w:rPr>
          <w:sz w:val="20"/>
          <w:szCs w:val="20"/>
        </w:rPr>
        <w:t>Sample Text,</w:t>
      </w:r>
    </w:p>
    <w:p w14:paraId="3533630A" w14:textId="77777777" w:rsidR="007D1EF3" w:rsidRDefault="007D1EF3" w:rsidP="007D524C">
      <w:pPr>
        <w:rPr>
          <w:sz w:val="20"/>
          <w:szCs w:val="20"/>
        </w:rPr>
      </w:pPr>
    </w:p>
    <w:p w14:paraId="4BB55DBD" w14:textId="58487CC0" w:rsidR="007D1EF3" w:rsidRDefault="007D1EF3" w:rsidP="007D524C">
      <w:pPr>
        <w:rPr>
          <w:sz w:val="20"/>
          <w:szCs w:val="20"/>
        </w:rPr>
      </w:pPr>
      <w:r>
        <w:rPr>
          <w:sz w:val="20"/>
          <w:szCs w:val="20"/>
        </w:rPr>
        <w:t>Second line of text can begin here.</w:t>
      </w:r>
    </w:p>
    <w:p w14:paraId="07DA0C35" w14:textId="77777777" w:rsidR="007D1EF3" w:rsidRDefault="007D1EF3" w:rsidP="007D524C">
      <w:pPr>
        <w:rPr>
          <w:sz w:val="20"/>
          <w:szCs w:val="20"/>
        </w:rPr>
      </w:pPr>
    </w:p>
    <w:p w14:paraId="5312F9FC" w14:textId="77777777" w:rsidR="007D1EF3" w:rsidRDefault="007D1EF3" w:rsidP="007D524C">
      <w:pPr>
        <w:rPr>
          <w:sz w:val="20"/>
          <w:szCs w:val="20"/>
        </w:rPr>
      </w:pPr>
    </w:p>
    <w:p w14:paraId="1A0D233F" w14:textId="77777777" w:rsidR="007D1EF3" w:rsidRDefault="007D1EF3" w:rsidP="007D524C">
      <w:pPr>
        <w:rPr>
          <w:sz w:val="20"/>
          <w:szCs w:val="20"/>
        </w:rPr>
      </w:pPr>
    </w:p>
    <w:p w14:paraId="050DF48B" w14:textId="77777777" w:rsidR="007D1EF3" w:rsidRDefault="007D1EF3" w:rsidP="007D524C">
      <w:pPr>
        <w:rPr>
          <w:sz w:val="20"/>
          <w:szCs w:val="20"/>
        </w:rPr>
      </w:pPr>
    </w:p>
    <w:p w14:paraId="036B2502" w14:textId="77777777" w:rsidR="007D1EF3" w:rsidRDefault="007D1EF3" w:rsidP="007D524C">
      <w:pPr>
        <w:rPr>
          <w:sz w:val="20"/>
          <w:szCs w:val="20"/>
        </w:rPr>
      </w:pPr>
    </w:p>
    <w:p w14:paraId="40776D28" w14:textId="77777777" w:rsidR="007D1EF3" w:rsidRDefault="007D1EF3" w:rsidP="007D524C">
      <w:pPr>
        <w:rPr>
          <w:sz w:val="20"/>
          <w:szCs w:val="20"/>
        </w:rPr>
      </w:pPr>
    </w:p>
    <w:p w14:paraId="40A3708C" w14:textId="77777777" w:rsidR="007D1EF3" w:rsidRPr="007D1EF3" w:rsidRDefault="007D1EF3" w:rsidP="007D524C">
      <w:pPr>
        <w:rPr>
          <w:sz w:val="20"/>
          <w:szCs w:val="20"/>
        </w:rPr>
      </w:pPr>
    </w:p>
    <w:p w14:paraId="59217C9B" w14:textId="77777777" w:rsidR="00F71287" w:rsidRPr="007D1EF3" w:rsidRDefault="00F71287" w:rsidP="00F71287">
      <w:pPr>
        <w:ind w:firstLine="720"/>
        <w:rPr>
          <w:sz w:val="20"/>
          <w:szCs w:val="20"/>
        </w:rPr>
      </w:pPr>
      <w:bookmarkStart w:id="0" w:name="_GoBack"/>
      <w:bookmarkEnd w:id="0"/>
    </w:p>
    <w:sectPr w:rsidR="00F71287" w:rsidRPr="007D1EF3" w:rsidSect="0076654B">
      <w:headerReference w:type="default" r:id="rId7"/>
      <w:footerReference w:type="default" r:id="rId8"/>
      <w:headerReference w:type="first" r:id="rId9"/>
      <w:type w:val="continuous"/>
      <w:pgSz w:w="12240" w:h="15840" w:code="1"/>
      <w:pgMar w:top="1440" w:right="720" w:bottom="1800" w:left="720" w:header="25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1C709" w14:textId="77777777" w:rsidR="00D46CD3" w:rsidRDefault="00D46CD3" w:rsidP="00256E77">
      <w:pPr>
        <w:spacing w:line="240" w:lineRule="auto"/>
      </w:pPr>
      <w:r>
        <w:separator/>
      </w:r>
    </w:p>
  </w:endnote>
  <w:endnote w:type="continuationSeparator" w:id="0">
    <w:p w14:paraId="6E019E76" w14:textId="77777777" w:rsidR="00D46CD3" w:rsidRDefault="00D46CD3" w:rsidP="00256E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390EB" w14:textId="77777777" w:rsidR="00A17543" w:rsidRPr="007317F1" w:rsidRDefault="005145DE" w:rsidP="004970F4">
    <w:pPr>
      <w:pStyle w:val="Footer"/>
      <w:spacing w:line="220" w:lineRule="exact"/>
      <w:ind w:left="360"/>
      <w:rPr>
        <w:b/>
        <w:sz w:val="17"/>
        <w:szCs w:val="17"/>
      </w:rPr>
    </w:pPr>
    <w:r>
      <w:rPr>
        <w:b/>
        <w:sz w:val="17"/>
        <w:szCs w:val="17"/>
      </w:rPr>
      <w:t>YMCA OF SAN DIEGO COUNTY</w:t>
    </w:r>
  </w:p>
  <w:p w14:paraId="32AB67F4" w14:textId="77777777" w:rsidR="00A17543" w:rsidRDefault="006851EE" w:rsidP="004970F4">
    <w:pPr>
      <w:pStyle w:val="Footer"/>
      <w:spacing w:line="220" w:lineRule="exact"/>
      <w:ind w:left="360"/>
      <w:rPr>
        <w:sz w:val="17"/>
        <w:szCs w:val="17"/>
      </w:rPr>
    </w:pPr>
    <w:r>
      <w:rPr>
        <w:sz w:val="17"/>
        <w:szCs w:val="17"/>
      </w:rPr>
      <w:t>3708 Ruffin Road, San Diego CA</w:t>
    </w:r>
    <w:r w:rsidR="00F71287">
      <w:rPr>
        <w:sz w:val="17"/>
        <w:szCs w:val="17"/>
      </w:rPr>
      <w:t xml:space="preserve"> 92</w:t>
    </w:r>
    <w:r>
      <w:rPr>
        <w:sz w:val="17"/>
        <w:szCs w:val="17"/>
      </w:rPr>
      <w:t>123</w:t>
    </w:r>
  </w:p>
  <w:p w14:paraId="74BFDAA6" w14:textId="05F9D575" w:rsidR="00F71287" w:rsidRPr="007317F1" w:rsidRDefault="00F71287" w:rsidP="004970F4">
    <w:pPr>
      <w:pStyle w:val="Footer"/>
      <w:spacing w:line="220" w:lineRule="exact"/>
      <w:ind w:left="360"/>
      <w:rPr>
        <w:sz w:val="17"/>
        <w:szCs w:val="17"/>
      </w:rPr>
    </w:pPr>
    <w:r w:rsidRPr="005974EE">
      <w:rPr>
        <w:b/>
        <w:sz w:val="17"/>
        <w:szCs w:val="17"/>
      </w:rPr>
      <w:t>(P)</w:t>
    </w:r>
    <w:r>
      <w:rPr>
        <w:sz w:val="17"/>
        <w:szCs w:val="17"/>
      </w:rPr>
      <w:t xml:space="preserve"> 858 </w:t>
    </w:r>
    <w:r w:rsidR="006851EE">
      <w:rPr>
        <w:sz w:val="17"/>
        <w:szCs w:val="17"/>
      </w:rPr>
      <w:t>292 9622</w:t>
    </w:r>
    <w:r w:rsidR="005145DE">
      <w:rPr>
        <w:sz w:val="17"/>
        <w:szCs w:val="17"/>
      </w:rPr>
      <w:t xml:space="preserve">  </w:t>
    </w:r>
    <w:r w:rsidRPr="005974EE">
      <w:rPr>
        <w:b/>
        <w:sz w:val="17"/>
        <w:szCs w:val="17"/>
      </w:rPr>
      <w:t>(F)</w:t>
    </w:r>
    <w:r>
      <w:rPr>
        <w:sz w:val="17"/>
        <w:szCs w:val="17"/>
      </w:rPr>
      <w:t xml:space="preserve"> 858 </w:t>
    </w:r>
    <w:r w:rsidR="003B220F">
      <w:rPr>
        <w:sz w:val="17"/>
        <w:szCs w:val="17"/>
      </w:rPr>
      <w:t>292 0045</w:t>
    </w:r>
    <w:r w:rsidR="005145DE">
      <w:rPr>
        <w:sz w:val="17"/>
        <w:szCs w:val="17"/>
      </w:rPr>
      <w:t xml:space="preserve">  ymca</w:t>
    </w:r>
    <w:r w:rsidR="00F46836">
      <w:rPr>
        <w:sz w:val="17"/>
        <w:szCs w:val="17"/>
      </w:rPr>
      <w:t>sd</w:t>
    </w:r>
    <w:r w:rsidR="005145DE">
      <w:rPr>
        <w:sz w:val="17"/>
        <w:szCs w:val="17"/>
      </w:rPr>
      <w:t>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51FBD" w14:textId="77777777" w:rsidR="00D46CD3" w:rsidRDefault="00D46CD3" w:rsidP="00256E77">
      <w:pPr>
        <w:spacing w:line="240" w:lineRule="auto"/>
      </w:pPr>
      <w:r>
        <w:separator/>
      </w:r>
    </w:p>
  </w:footnote>
  <w:footnote w:type="continuationSeparator" w:id="0">
    <w:p w14:paraId="027268E7" w14:textId="77777777" w:rsidR="00D46CD3" w:rsidRDefault="00D46CD3" w:rsidP="00256E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9F0F5" w14:textId="77777777" w:rsidR="007D1EF3" w:rsidRDefault="007D1EF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390055" wp14:editId="0547E474">
          <wp:simplePos x="0" y="0"/>
          <wp:positionH relativeFrom="column">
            <wp:posOffset>-457200</wp:posOffset>
          </wp:positionH>
          <wp:positionV relativeFrom="paragraph">
            <wp:posOffset>-1605709</wp:posOffset>
          </wp:positionV>
          <wp:extent cx="7772939" cy="18288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Y Letterhead Template_BLAC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939" cy="182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E83FC" w14:textId="77777777" w:rsidR="00636CD6" w:rsidRPr="00636CD6" w:rsidRDefault="007D1EF3" w:rsidP="00636CD6">
    <w:pPr>
      <w:pStyle w:val="Header"/>
    </w:pPr>
    <w:r>
      <w:rPr>
        <w:noProof/>
      </w:rPr>
      <w:drawing>
        <wp:anchor distT="0" distB="320040" distL="114300" distR="114300" simplePos="0" relativeHeight="251657216" behindDoc="0" locked="1" layoutInCell="1" allowOverlap="1" wp14:anchorId="64DE830C" wp14:editId="475653E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504950"/>
          <wp:effectExtent l="0" t="0" r="0" b="0"/>
          <wp:wrapTopAndBottom/>
          <wp:docPr id="4" name="Picture 4" descr="LtrHead-top-art-600ppi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trHead-top-art-600ppi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50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5AB2E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7A8A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B7EEB3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attachedTemplate r:id="rId1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871"/>
    <w:rsid w:val="00064515"/>
    <w:rsid w:val="00076FFF"/>
    <w:rsid w:val="001466C5"/>
    <w:rsid w:val="00154931"/>
    <w:rsid w:val="00155A0B"/>
    <w:rsid w:val="00180727"/>
    <w:rsid w:val="001D14C3"/>
    <w:rsid w:val="00252388"/>
    <w:rsid w:val="00256E77"/>
    <w:rsid w:val="00272271"/>
    <w:rsid w:val="00273F26"/>
    <w:rsid w:val="002C56B4"/>
    <w:rsid w:val="002C6EAE"/>
    <w:rsid w:val="00361D76"/>
    <w:rsid w:val="00384C52"/>
    <w:rsid w:val="003B220F"/>
    <w:rsid w:val="003B2EF0"/>
    <w:rsid w:val="003D604B"/>
    <w:rsid w:val="004705CA"/>
    <w:rsid w:val="004970F4"/>
    <w:rsid w:val="005145DE"/>
    <w:rsid w:val="00516A00"/>
    <w:rsid w:val="005565C3"/>
    <w:rsid w:val="005974EE"/>
    <w:rsid w:val="005C1602"/>
    <w:rsid w:val="0062217D"/>
    <w:rsid w:val="00636CD6"/>
    <w:rsid w:val="00676BA7"/>
    <w:rsid w:val="00683938"/>
    <w:rsid w:val="006851EE"/>
    <w:rsid w:val="0069362F"/>
    <w:rsid w:val="006D1F57"/>
    <w:rsid w:val="007317F1"/>
    <w:rsid w:val="0076654B"/>
    <w:rsid w:val="00785E62"/>
    <w:rsid w:val="007A25EE"/>
    <w:rsid w:val="007D1EF3"/>
    <w:rsid w:val="007D524C"/>
    <w:rsid w:val="007E6822"/>
    <w:rsid w:val="008250AD"/>
    <w:rsid w:val="008664D2"/>
    <w:rsid w:val="008925BD"/>
    <w:rsid w:val="008A0A81"/>
    <w:rsid w:val="008A2CF5"/>
    <w:rsid w:val="008D4394"/>
    <w:rsid w:val="009440E7"/>
    <w:rsid w:val="009455A0"/>
    <w:rsid w:val="009538FB"/>
    <w:rsid w:val="0096495F"/>
    <w:rsid w:val="009C3A48"/>
    <w:rsid w:val="00A17543"/>
    <w:rsid w:val="00A4672E"/>
    <w:rsid w:val="00A67D03"/>
    <w:rsid w:val="00A90533"/>
    <w:rsid w:val="00AB62A4"/>
    <w:rsid w:val="00AC39A7"/>
    <w:rsid w:val="00B0681D"/>
    <w:rsid w:val="00B51190"/>
    <w:rsid w:val="00B637AE"/>
    <w:rsid w:val="00BA0502"/>
    <w:rsid w:val="00BC3B20"/>
    <w:rsid w:val="00BD69F0"/>
    <w:rsid w:val="00C67C70"/>
    <w:rsid w:val="00CA5ABE"/>
    <w:rsid w:val="00CD262D"/>
    <w:rsid w:val="00D300B1"/>
    <w:rsid w:val="00D406EA"/>
    <w:rsid w:val="00D46CD3"/>
    <w:rsid w:val="00D56A80"/>
    <w:rsid w:val="00DA0F8E"/>
    <w:rsid w:val="00DC6E94"/>
    <w:rsid w:val="00DD014E"/>
    <w:rsid w:val="00DF1617"/>
    <w:rsid w:val="00DF6EE8"/>
    <w:rsid w:val="00ED1377"/>
    <w:rsid w:val="00EE1E44"/>
    <w:rsid w:val="00EF243C"/>
    <w:rsid w:val="00F008A8"/>
    <w:rsid w:val="00F41871"/>
    <w:rsid w:val="00F46836"/>
    <w:rsid w:val="00F71287"/>
    <w:rsid w:val="00FC4A21"/>
    <w:rsid w:val="00FD3A30"/>
    <w:rsid w:val="00FE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D98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Verdana" w:hAnsi="Verdan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2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51190"/>
    <w:pPr>
      <w:spacing w:line="240" w:lineRule="exact"/>
    </w:pPr>
    <w:rPr>
      <w:sz w:val="1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17F1"/>
    <w:pPr>
      <w:spacing w:after="60" w:line="620" w:lineRule="exact"/>
      <w:outlineLvl w:val="0"/>
    </w:pPr>
    <w:rPr>
      <w:b/>
      <w:caps/>
      <w:spacing w:val="-10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"/>
    <w:qFormat/>
    <w:rsid w:val="007317F1"/>
    <w:pPr>
      <w:spacing w:line="300" w:lineRule="exact"/>
      <w:outlineLvl w:val="1"/>
    </w:pPr>
    <w:rPr>
      <w:b/>
      <w:caps/>
      <w:spacing w:val="-4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273F26"/>
    <w:pPr>
      <w:spacing w:line="220" w:lineRule="exact"/>
      <w:outlineLvl w:val="2"/>
    </w:pPr>
    <w:rPr>
      <w:b/>
      <w:spacing w:val="-4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317F1"/>
    <w:rPr>
      <w:rFonts w:ascii="Verdana" w:hAnsi="Verdana"/>
      <w:b/>
      <w:caps/>
      <w:spacing w:val="-10"/>
      <w:sz w:val="64"/>
      <w:szCs w:val="6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16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C1602"/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5C1602"/>
    <w:rPr>
      <w:rFonts w:ascii="Verdana" w:hAnsi="Verdana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5C1602"/>
    <w:rPr>
      <w:rFonts w:ascii="Verdana" w:hAnsi="Verdana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5C1602"/>
    <w:rPr>
      <w:sz w:val="16"/>
      <w:szCs w:val="16"/>
    </w:rPr>
  </w:style>
  <w:style w:type="paragraph" w:styleId="BodyText">
    <w:name w:val="Body Text"/>
    <w:basedOn w:val="Normal"/>
    <w:link w:val="BodyTextChar"/>
    <w:uiPriority w:val="2"/>
    <w:qFormat/>
    <w:rsid w:val="00273F26"/>
    <w:pPr>
      <w:spacing w:line="220" w:lineRule="exact"/>
    </w:pPr>
    <w:rPr>
      <w:spacing w:val="-4"/>
      <w:sz w:val="16"/>
      <w:szCs w:val="16"/>
    </w:rPr>
  </w:style>
  <w:style w:type="character" w:customStyle="1" w:styleId="BodyTextChar">
    <w:name w:val="Body Text Char"/>
    <w:link w:val="BodyText"/>
    <w:uiPriority w:val="2"/>
    <w:rsid w:val="00273F26"/>
    <w:rPr>
      <w:rFonts w:ascii="Verdana" w:hAnsi="Verdana"/>
      <w:spacing w:val="-4"/>
      <w:sz w:val="16"/>
      <w:szCs w:val="16"/>
    </w:rPr>
  </w:style>
  <w:style w:type="character" w:styleId="Hyperlink">
    <w:name w:val="Hyperlink"/>
    <w:uiPriority w:val="99"/>
    <w:unhideWhenUsed/>
    <w:rsid w:val="005C1602"/>
    <w:rPr>
      <w:color w:val="00000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60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C1602"/>
    <w:rPr>
      <w:rFonts w:ascii="Verdana" w:hAnsi="Verdan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6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C160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unhideWhenUsed/>
    <w:qFormat/>
    <w:rsid w:val="005C1602"/>
    <w:pPr>
      <w:ind w:left="720"/>
      <w:contextualSpacing/>
    </w:pPr>
  </w:style>
  <w:style w:type="paragraph" w:customStyle="1" w:styleId="TR1-colsidebarcontactinfo">
    <w:name w:val="T&amp;R 1-col sidebar contact info"/>
    <w:basedOn w:val="Footer"/>
    <w:semiHidden/>
    <w:unhideWhenUsed/>
    <w:rsid w:val="005C1602"/>
    <w:pPr>
      <w:pBdr>
        <w:left w:val="dotted" w:sz="8" w:space="30" w:color="7F7F7F"/>
      </w:pBdr>
      <w:spacing w:line="240" w:lineRule="exact"/>
      <w:ind w:left="846" w:right="-575"/>
    </w:pPr>
    <w:rPr>
      <w:sz w:val="16"/>
      <w:szCs w:val="16"/>
    </w:rPr>
  </w:style>
  <w:style w:type="paragraph" w:customStyle="1" w:styleId="TRIntroText">
    <w:name w:val="T&amp;R Intro Text"/>
    <w:basedOn w:val="Normal"/>
    <w:semiHidden/>
    <w:unhideWhenUsed/>
    <w:rsid w:val="005C1602"/>
    <w:pPr>
      <w:spacing w:after="420" w:line="280" w:lineRule="exact"/>
    </w:pPr>
    <w:rPr>
      <w:sz w:val="22"/>
    </w:rPr>
  </w:style>
  <w:style w:type="table" w:styleId="TableGrid">
    <w:name w:val="Table Grid"/>
    <w:basedOn w:val="TableNormal"/>
    <w:uiPriority w:val="59"/>
    <w:rsid w:val="001807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7317F1"/>
    <w:rPr>
      <w:rFonts w:ascii="Verdana" w:hAnsi="Verdana"/>
      <w:b/>
      <w:caps/>
      <w:spacing w:val="-4"/>
      <w:sz w:val="24"/>
      <w:szCs w:val="24"/>
    </w:rPr>
  </w:style>
  <w:style w:type="paragraph" w:customStyle="1" w:styleId="TableHeaderRow">
    <w:name w:val="Table Header Row"/>
    <w:basedOn w:val="Normal"/>
    <w:qFormat/>
    <w:rsid w:val="00273F26"/>
    <w:pPr>
      <w:spacing w:line="180" w:lineRule="exact"/>
    </w:pPr>
    <w:rPr>
      <w:b/>
      <w:spacing w:val="-4"/>
      <w:sz w:val="16"/>
      <w:szCs w:val="16"/>
    </w:rPr>
  </w:style>
  <w:style w:type="paragraph" w:customStyle="1" w:styleId="TableBodyText">
    <w:name w:val="Table Body Text"/>
    <w:basedOn w:val="Normal"/>
    <w:qFormat/>
    <w:rsid w:val="00273F26"/>
    <w:pPr>
      <w:spacing w:line="180" w:lineRule="exact"/>
    </w:pPr>
    <w:rPr>
      <w:spacing w:val="-4"/>
      <w:sz w:val="16"/>
      <w:szCs w:val="16"/>
    </w:rPr>
  </w:style>
  <w:style w:type="character" w:styleId="Strong">
    <w:name w:val="Strong"/>
    <w:uiPriority w:val="22"/>
    <w:qFormat/>
    <w:rsid w:val="00273F26"/>
    <w:rPr>
      <w:b/>
      <w:bCs/>
    </w:rPr>
  </w:style>
  <w:style w:type="character" w:customStyle="1" w:styleId="Heading3Char">
    <w:name w:val="Heading 3 Char"/>
    <w:link w:val="Heading3"/>
    <w:uiPriority w:val="9"/>
    <w:rsid w:val="00273F26"/>
    <w:rPr>
      <w:rFonts w:ascii="Verdana" w:hAnsi="Verdana"/>
      <w:b/>
      <w:spacing w:val="-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5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3981HrenoP\Local%20Settings\Temporary%20Internet%20Files\Content.Outlook\ODA4222R\Activities_Schedule_1page_black_wSun_FN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Settings\3981HrenoP\Local Settings\Temporary Internet Files\Content.Outlook\ODA4222R\Activities_Schedule_1page_black_wSun_FNL.dotx</Template>
  <TotalTime>1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Y-USA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3981HrenoP</dc:creator>
  <cp:keywords/>
  <dc:description/>
  <cp:lastModifiedBy>Microsoft Office User</cp:lastModifiedBy>
  <cp:revision>5</cp:revision>
  <cp:lastPrinted>2018-03-30T00:37:00Z</cp:lastPrinted>
  <dcterms:created xsi:type="dcterms:W3CDTF">2018-03-30T15:55:00Z</dcterms:created>
  <dcterms:modified xsi:type="dcterms:W3CDTF">2020-07-21T18:27:00Z</dcterms:modified>
</cp:coreProperties>
</file>